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1EAF6" w14:textId="77777777" w:rsidR="00535962" w:rsidRPr="00F7167E" w:rsidRDefault="000F1FFC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9424BAC" wp14:editId="1F5DC088">
                <wp:simplePos x="0" y="0"/>
                <wp:positionH relativeFrom="column">
                  <wp:posOffset>4210050</wp:posOffset>
                </wp:positionH>
                <wp:positionV relativeFrom="paragraph">
                  <wp:posOffset>-739140</wp:posOffset>
                </wp:positionV>
                <wp:extent cx="2223135" cy="681990"/>
                <wp:effectExtent l="9525" t="13335" r="5715" b="952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3135" cy="68199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210544852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4BE684" w14:textId="6B591213" w:rsidR="00130549" w:rsidRPr="00535962" w:rsidRDefault="00A57CD9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SUPBANCO-CCC-LPN-202</w:t>
                                    </w:r>
                                    <w:r w:rsidR="00EB5C9F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6377BE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F75AF4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424BAC" id="Group 20" o:spid="_x0000_s1026" style="position:absolute;margin-left:331.5pt;margin-top:-58.2pt;width:175.05pt;height:53.7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10544852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4BE684" w14:textId="6B591213" w:rsidR="00130549" w:rsidRPr="00535962" w:rsidRDefault="00A57CD9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SUPBANCO-CCC-LPN-202</w:t>
                              </w:r>
                              <w:r w:rsidR="00EB5C9F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6377BE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FF75AF4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6AAFD9FA" wp14:editId="774A2AFA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5FACE2" wp14:editId="387841E1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8E067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FACE2" id="Text Box 26" o:spid="_x0000_s1031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" filled="f" stroked="f">
                <v:textbox inset="0,0,0,0">
                  <w:txbxContent>
                    <w:p w14:paraId="2CB8E067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7B9F8354" w14:textId="77777777" w:rsidR="00535962" w:rsidRPr="00535962" w:rsidRDefault="000F1FFC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841E3D" wp14:editId="7F8911A0">
                <wp:simplePos x="0" y="0"/>
                <wp:positionH relativeFrom="column">
                  <wp:posOffset>1392555</wp:posOffset>
                </wp:positionH>
                <wp:positionV relativeFrom="paragraph">
                  <wp:posOffset>45720</wp:posOffset>
                </wp:positionV>
                <wp:extent cx="3171825" cy="279400"/>
                <wp:effectExtent l="1905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AA3271" w14:textId="77777777" w:rsidR="002E1412" w:rsidRPr="002E1412" w:rsidRDefault="006377B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57CD9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41E3D" id="Text Box 16" o:spid="_x0000_s1032" type="#_x0000_t202" style="position:absolute;margin-left:109.65pt;margin-top:3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" stroked="f">
                <v:textbox>
                  <w:txbxContent>
                    <w:p w14:paraId="5FAA3271" w14:textId="77777777" w:rsidR="002E1412" w:rsidRPr="002E1412" w:rsidRDefault="006377B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57CD9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7636EA" wp14:editId="7A25785C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917494" w14:textId="77777777" w:rsidR="0026335F" w:rsidRPr="0026335F" w:rsidRDefault="006377B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636EA" id="Text Box 12" o:spid="_x0000_s1033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" filled="f" stroked="f">
                <v:textbox>
                  <w:txbxContent>
                    <w:p w14:paraId="76917494" w14:textId="77777777" w:rsidR="0026335F" w:rsidRPr="0026335F" w:rsidRDefault="006377B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17E34EA" w14:textId="77777777" w:rsidR="00535962" w:rsidRDefault="000F1FF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875AF6" wp14:editId="05B93476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20866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75AF6" id="Text Box 18" o:spid="_x0000_s1034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" stroked="f">
                <v:textbox>
                  <w:txbxContent>
                    <w:p w14:paraId="33C20866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1E42F9" wp14:editId="7CFC1575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48DD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760F1" w:rsidRPr="002760F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E42F9" id="Text Box 13" o:spid="_x0000_s1035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" filled="f" stroked="f">
                <v:textbox>
                  <w:txbxContent>
                    <w:p w14:paraId="79248DD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760F1" w:rsidRPr="002760F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1C0C81A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6BC97824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2B12F018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10919BAB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3D0DA585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93B436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70754DBC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5F34287F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6F026C12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4AF8E9DF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A30E94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517122E7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7C54CBE9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5C1F9B3C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439334B9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015A7494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636FD4E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06A03AE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C00A3A4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F929E7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6D672CE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2BFF236D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75FED739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4C93A29D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56D23315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58FE827F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36E1221F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75E6CCE2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324F0133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1BEDC830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0C2597EE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809C8" w14:textId="77777777" w:rsidR="002B294D" w:rsidRDefault="002B294D" w:rsidP="001007E7">
      <w:pPr>
        <w:spacing w:after="0" w:line="240" w:lineRule="auto"/>
      </w:pPr>
      <w:r>
        <w:separator/>
      </w:r>
    </w:p>
  </w:endnote>
  <w:endnote w:type="continuationSeparator" w:id="0">
    <w:p w14:paraId="3453B43C" w14:textId="77777777" w:rsidR="002B294D" w:rsidRDefault="002B29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4A7AD" w14:textId="77777777" w:rsidR="001007E7" w:rsidRDefault="000F1FF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799229" wp14:editId="4EE909DB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DA6A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79922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" filled="f" stroked="f">
              <v:textbox inset="0,0,0,0">
                <w:txbxContent>
                  <w:p w14:paraId="7ECDA6A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D2C0407" wp14:editId="7CA368D7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F9FA51" wp14:editId="4804B2CB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637BA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AE47C6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9FA51" id="Text Box 3" o:spid="_x0000_s1037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" filled="f" stroked="f">
              <v:textbox inset="0,0,0,0">
                <w:txbxContent>
                  <w:p w14:paraId="019637BA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AE47C6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F41919B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17BC78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4A1F57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536A6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F26529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022E3" w14:textId="77777777" w:rsidR="002B294D" w:rsidRDefault="002B294D" w:rsidP="001007E7">
      <w:pPr>
        <w:spacing w:after="0" w:line="240" w:lineRule="auto"/>
      </w:pPr>
      <w:r>
        <w:separator/>
      </w:r>
    </w:p>
  </w:footnote>
  <w:footnote w:type="continuationSeparator" w:id="0">
    <w:p w14:paraId="31134903" w14:textId="77777777" w:rsidR="002B294D" w:rsidRDefault="002B294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B0DCD"/>
    <w:rsid w:val="000C73D4"/>
    <w:rsid w:val="000F1FFC"/>
    <w:rsid w:val="00100079"/>
    <w:rsid w:val="001007E7"/>
    <w:rsid w:val="001020C0"/>
    <w:rsid w:val="00130549"/>
    <w:rsid w:val="00157600"/>
    <w:rsid w:val="0016722A"/>
    <w:rsid w:val="00170EC5"/>
    <w:rsid w:val="00181E8D"/>
    <w:rsid w:val="00194FF2"/>
    <w:rsid w:val="001A3F92"/>
    <w:rsid w:val="001F73A7"/>
    <w:rsid w:val="002009A7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251AA"/>
    <w:rsid w:val="004379A6"/>
    <w:rsid w:val="0045550B"/>
    <w:rsid w:val="00456C17"/>
    <w:rsid w:val="00466B9C"/>
    <w:rsid w:val="004A3672"/>
    <w:rsid w:val="004B30DA"/>
    <w:rsid w:val="004D45A8"/>
    <w:rsid w:val="00500DA4"/>
    <w:rsid w:val="00535962"/>
    <w:rsid w:val="00544A18"/>
    <w:rsid w:val="00587EC0"/>
    <w:rsid w:val="005A4AB6"/>
    <w:rsid w:val="00611A07"/>
    <w:rsid w:val="0062592A"/>
    <w:rsid w:val="006377BE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33424"/>
    <w:rsid w:val="00780880"/>
    <w:rsid w:val="007B0E1F"/>
    <w:rsid w:val="007B6F6F"/>
    <w:rsid w:val="007C2731"/>
    <w:rsid w:val="00820C9F"/>
    <w:rsid w:val="0082707E"/>
    <w:rsid w:val="008315B0"/>
    <w:rsid w:val="008B3AE5"/>
    <w:rsid w:val="008C388B"/>
    <w:rsid w:val="00966EEE"/>
    <w:rsid w:val="009A4E12"/>
    <w:rsid w:val="00A16099"/>
    <w:rsid w:val="00A231BB"/>
    <w:rsid w:val="00A42497"/>
    <w:rsid w:val="00A57CD9"/>
    <w:rsid w:val="00A640BD"/>
    <w:rsid w:val="00A641A7"/>
    <w:rsid w:val="00A72F42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33B0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2A93"/>
    <w:rsid w:val="00D64696"/>
    <w:rsid w:val="00D90D49"/>
    <w:rsid w:val="00DA03F9"/>
    <w:rsid w:val="00DC5D96"/>
    <w:rsid w:val="00DD4F3E"/>
    <w:rsid w:val="00E13E55"/>
    <w:rsid w:val="00E14BD3"/>
    <w:rsid w:val="00E3215C"/>
    <w:rsid w:val="00E446DC"/>
    <w:rsid w:val="00E46B33"/>
    <w:rsid w:val="00E82502"/>
    <w:rsid w:val="00EA2CC1"/>
    <w:rsid w:val="00EA2F84"/>
    <w:rsid w:val="00EA6B34"/>
    <w:rsid w:val="00EA7406"/>
    <w:rsid w:val="00EB5C9F"/>
    <w:rsid w:val="00EB5FA3"/>
    <w:rsid w:val="00EB7AED"/>
    <w:rsid w:val="00EE1E7B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;"/>
  <w14:docId w14:val="008F83D6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10AA8-66DF-4DAD-A898-641F5075F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5</cp:revision>
  <cp:lastPrinted>2011-03-04T19:00:00Z</cp:lastPrinted>
  <dcterms:created xsi:type="dcterms:W3CDTF">2021-01-18T20:03:00Z</dcterms:created>
  <dcterms:modified xsi:type="dcterms:W3CDTF">2021-05-27T12:50:00Z</dcterms:modified>
</cp:coreProperties>
</file>